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3C32C2BF"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0D537F">
        <w:rPr>
          <w:rFonts w:cs="Arial"/>
          <w:sz w:val="24"/>
        </w:rPr>
        <w:t>bis-e</w:t>
      </w:r>
      <w:r w:rsidR="003C4446">
        <w:rPr>
          <w:rFonts w:cs="Arial"/>
          <w:sz w:val="24"/>
        </w:rPr>
        <w:t xml:space="preserve">   </w:t>
      </w:r>
      <w:r>
        <w:rPr>
          <w:rFonts w:cs="Arial"/>
          <w:sz w:val="24"/>
        </w:rPr>
        <w:t xml:space="preserve">                                                   R4-2</w:t>
      </w:r>
      <w:r w:rsidR="00455E20">
        <w:rPr>
          <w:rFonts w:cs="Arial"/>
          <w:sz w:val="24"/>
        </w:rPr>
        <w:t>3</w:t>
      </w:r>
      <w:r w:rsidR="00314D66">
        <w:rPr>
          <w:rFonts w:cs="Arial"/>
          <w:sz w:val="24"/>
        </w:rPr>
        <w:t>04734</w:t>
      </w:r>
      <w:bookmarkStart w:id="5" w:name="_GoBack"/>
      <w:bookmarkEnd w:id="5"/>
    </w:p>
    <w:p w14:paraId="0EB38CC3" w14:textId="523E6EA5" w:rsidR="00D14BF0" w:rsidRDefault="000D537F" w:rsidP="00D14BF0">
      <w:pPr>
        <w:pStyle w:val="a5"/>
        <w:keepNext/>
        <w:keepLines/>
        <w:tabs>
          <w:tab w:val="right" w:pos="9781"/>
          <w:tab w:val="right" w:pos="13323"/>
        </w:tabs>
        <w:outlineLvl w:val="0"/>
        <w:rPr>
          <w:sz w:val="24"/>
        </w:rPr>
      </w:pPr>
      <w:r>
        <w:rPr>
          <w:sz w:val="24"/>
          <w:lang w:eastAsia="zh-CN"/>
        </w:rPr>
        <w:t>Online</w:t>
      </w:r>
      <w:r w:rsidR="00455E20">
        <w:rPr>
          <w:sz w:val="24"/>
          <w:lang w:eastAsia="zh-CN"/>
        </w:rPr>
        <w:t xml:space="preserve">, </w:t>
      </w:r>
      <w:r>
        <w:rPr>
          <w:sz w:val="24"/>
          <w:lang w:eastAsia="zh-CN"/>
        </w:rPr>
        <w:t>April 1</w:t>
      </w:r>
      <w:r w:rsidR="00455E20">
        <w:rPr>
          <w:sz w:val="24"/>
          <w:lang w:eastAsia="zh-CN"/>
        </w:rPr>
        <w:t>7</w:t>
      </w:r>
      <w:r w:rsidR="00D14BF0" w:rsidRPr="00C53AA3">
        <w:rPr>
          <w:sz w:val="24"/>
        </w:rPr>
        <w:t xml:space="preserve"> </w:t>
      </w:r>
      <w:r w:rsidR="00455E20">
        <w:rPr>
          <w:sz w:val="24"/>
        </w:rPr>
        <w:t>–</w:t>
      </w:r>
      <w:r w:rsidR="00D14BF0" w:rsidRPr="00C53AA3">
        <w:rPr>
          <w:sz w:val="24"/>
        </w:rPr>
        <w:t xml:space="preserve"> </w:t>
      </w:r>
      <w:r>
        <w:rPr>
          <w:sz w:val="24"/>
        </w:rPr>
        <w:t>April 26</w:t>
      </w:r>
      <w:r w:rsidR="00D14BF0" w:rsidRPr="00C53AA3">
        <w:rPr>
          <w:sz w:val="24"/>
        </w:rPr>
        <w:t>, 202</w:t>
      </w:r>
      <w:r w:rsidR="00455E20">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0DA5AC0F"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191392">
        <w:rPr>
          <w:rFonts w:cs="Arial"/>
          <w:b w:val="0"/>
          <w:sz w:val="20"/>
        </w:rPr>
        <w:t>the template for HPUE band combinations</w:t>
      </w:r>
    </w:p>
    <w:p w14:paraId="3AA36DD0" w14:textId="2602CD3B"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0D537F">
        <w:rPr>
          <w:rFonts w:cs="Arial"/>
          <w:b w:val="0"/>
          <w:sz w:val="20"/>
        </w:rPr>
        <w:t>5</w:t>
      </w:r>
      <w:r w:rsidRPr="00C53AA3">
        <w:rPr>
          <w:rFonts w:cs="Arial" w:hint="eastAsia"/>
          <w:b w:val="0"/>
          <w:sz w:val="20"/>
        </w:rPr>
        <w:t>.</w:t>
      </w:r>
      <w:r w:rsidR="000D537F">
        <w:rPr>
          <w:rFonts w:cs="Arial"/>
          <w:b w:val="0"/>
          <w:sz w:val="20"/>
        </w:rPr>
        <w:t>1</w:t>
      </w:r>
      <w:r w:rsidRPr="00C53AA3">
        <w:rPr>
          <w:rFonts w:cs="Arial" w:hint="eastAsia"/>
          <w:b w:val="0"/>
          <w:sz w:val="20"/>
        </w:rPr>
        <w:t>.</w:t>
      </w:r>
      <w:r w:rsidR="00191392">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Introduction</w:t>
      </w:r>
    </w:p>
    <w:p w14:paraId="56BB39EB" w14:textId="67A9D3C5" w:rsidR="005569E9" w:rsidRPr="00191392" w:rsidRDefault="00191392" w:rsidP="00191392">
      <w:pPr>
        <w:spacing w:after="120"/>
        <w:rPr>
          <w:rFonts w:ascii="Arial" w:hAnsi="Arial"/>
        </w:rPr>
      </w:pPr>
      <w:r w:rsidRPr="00191392">
        <w:rPr>
          <w:rFonts w:ascii="Arial" w:hAnsi="Arial"/>
        </w:rPr>
        <w:t xml:space="preserve">Currently specifying HPUE band combination follows the same procedure as PC3 band combination. Request for additions of HPUE band combinations shall be provided by the proponents and sent to the </w:t>
      </w:r>
      <w:r w:rsidRPr="00191392">
        <w:rPr>
          <w:rFonts w:ascii="Arial" w:hAnsi="Arial"/>
          <w:i/>
        </w:rPr>
        <w:t>3GPP_TSG_RAN_WG4_NR_BANDS</w:t>
      </w:r>
      <w:r w:rsidRPr="00191392">
        <w:rPr>
          <w:rFonts w:ascii="Arial" w:hAnsi="Arial"/>
        </w:rPr>
        <w:t xml:space="preserve"> email reflector before a RAN4 Tdoc submission deadline and no new band combinations are allowed to be requested after the deadline except to correct the missing fallback and add more supporting companies for the proposed band combinations.</w:t>
      </w:r>
      <w:r w:rsidRPr="00191392">
        <w:rPr>
          <w:rFonts w:ascii="Arial" w:hAnsi="Arial" w:hint="eastAsia"/>
        </w:rPr>
        <w:t xml:space="preserve"> H</w:t>
      </w:r>
      <w:r w:rsidRPr="00191392">
        <w:rPr>
          <w:rFonts w:ascii="Arial" w:hAnsi="Arial"/>
        </w:rPr>
        <w:t>owever, due to the time limitation no templates for HPUE band combination request sheet and status report have been proposed so far.</w:t>
      </w:r>
    </w:p>
    <w:p w14:paraId="046439E5" w14:textId="3D93E026" w:rsidR="000A1144" w:rsidRPr="000A1144" w:rsidRDefault="000A1144" w:rsidP="000A1144">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w:t>
      </w:r>
      <w:r w:rsidR="002A3279">
        <w:rPr>
          <w:rFonts w:ascii="Arial" w:hAnsi="Arial" w:cs="Arial"/>
          <w:b/>
        </w:rPr>
        <w:t xml:space="preserve">agree the TP to capture the </w:t>
      </w:r>
      <w:r w:rsidR="00191392">
        <w:rPr>
          <w:rFonts w:ascii="Arial" w:hAnsi="Arial" w:cs="Arial"/>
          <w:b/>
        </w:rPr>
        <w:t>template for R18 HPUE band combination request, revised WID and status report.</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13558653" w14:textId="003F4DB9" w:rsidR="002A3279" w:rsidRPr="002A3279" w:rsidRDefault="00191392" w:rsidP="002A3279">
      <w:pPr>
        <w:numPr>
          <w:ilvl w:val="0"/>
          <w:numId w:val="16"/>
        </w:numPr>
        <w:overflowPunct/>
        <w:autoSpaceDE/>
        <w:autoSpaceDN/>
        <w:adjustRightInd/>
        <w:spacing w:before="100" w:beforeAutospacing="1" w:after="60"/>
        <w:textAlignment w:val="auto"/>
        <w:rPr>
          <w:rFonts w:ascii="Arial" w:hAnsi="Arial"/>
        </w:rPr>
      </w:pPr>
      <w:r w:rsidRPr="00191392">
        <w:rPr>
          <w:rFonts w:ascii="Arial" w:hAnsi="Arial" w:hint="eastAsia"/>
        </w:rPr>
        <w:t>R</w:t>
      </w:r>
      <w:r w:rsidRPr="00191392">
        <w:rPr>
          <w:rFonts w:ascii="Arial" w:hAnsi="Arial"/>
        </w:rPr>
        <w:t>4-23xxxxx, Template for R18 HPUE band combinations, ZTE</w:t>
      </w:r>
    </w:p>
    <w:p w14:paraId="037B96F0" w14:textId="3E6088C6" w:rsidR="00191392" w:rsidRDefault="002A3279" w:rsidP="00E81054">
      <w:pPr>
        <w:numPr>
          <w:ilvl w:val="0"/>
          <w:numId w:val="16"/>
        </w:numPr>
        <w:overflowPunct/>
        <w:autoSpaceDE/>
        <w:autoSpaceDN/>
        <w:adjustRightInd/>
        <w:spacing w:before="100" w:beforeAutospacing="1" w:after="60"/>
        <w:textAlignment w:val="auto"/>
        <w:rPr>
          <w:rFonts w:ascii="Arial" w:hAnsi="Arial"/>
        </w:rPr>
      </w:pPr>
      <w:r w:rsidRPr="00191392">
        <w:rPr>
          <w:rFonts w:ascii="Arial" w:hAnsi="Arial"/>
        </w:rPr>
        <w:t>R4-2302551</w:t>
      </w:r>
      <w:r w:rsidRPr="00191392">
        <w:rPr>
          <w:rFonts w:ascii="Arial" w:hAnsi="Arial" w:hint="eastAsia"/>
        </w:rPr>
        <w:t>,</w:t>
      </w:r>
      <w:r w:rsidRPr="00191392">
        <w:rPr>
          <w:rFonts w:ascii="Arial" w:hAnsi="Arial"/>
        </w:rPr>
        <w:t xml:space="preserve"> TR 38.846 v0.3.0_Study on simplification of band combination specification for NR and LTE, ZTE</w:t>
      </w:r>
    </w:p>
    <w:p w14:paraId="186BDBCA" w14:textId="77777777" w:rsidR="00191392" w:rsidRPr="00191392" w:rsidRDefault="00191392" w:rsidP="00191392">
      <w:pPr>
        <w:overflowPunct/>
        <w:autoSpaceDE/>
        <w:autoSpaceDN/>
        <w:adjustRightInd/>
        <w:spacing w:before="100" w:beforeAutospacing="1" w:after="60"/>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07774590" w14:textId="6BE4045A" w:rsidR="00355516" w:rsidRPr="00A1115A" w:rsidRDefault="00355516" w:rsidP="00355516">
      <w:pPr>
        <w:pStyle w:val="31"/>
      </w:pPr>
      <w:bookmarkStart w:id="6" w:name="_Toc128831470"/>
      <w:bookmarkEnd w:id="3"/>
      <w:bookmarkEnd w:id="4"/>
      <w:r>
        <w:t>5.2.2</w:t>
      </w:r>
      <w:r w:rsidRPr="00A1115A">
        <w:tab/>
      </w:r>
      <w:r>
        <w:rPr>
          <w:rFonts w:hint="eastAsia"/>
          <w:lang w:eastAsia="zh-CN"/>
        </w:rPr>
        <w:t>T</w:t>
      </w:r>
      <w:r>
        <w:rPr>
          <w:lang w:eastAsia="zh-CN"/>
        </w:rPr>
        <w:t>emplate</w:t>
      </w:r>
      <w:ins w:id="7" w:author="ZTE-Ma Zhifeng" w:date="2023-04-08T11:39:00Z">
        <w:r w:rsidR="00EC0B08">
          <w:rPr>
            <w:lang w:eastAsia="zh-CN"/>
          </w:rPr>
          <w:t>s</w:t>
        </w:r>
      </w:ins>
      <w:r>
        <w:rPr>
          <w:lang w:eastAsia="zh-CN"/>
        </w:rPr>
        <w:t xml:space="preserve"> </w:t>
      </w:r>
      <w:r>
        <w:t>for</w:t>
      </w:r>
      <w:r>
        <w:rPr>
          <w:lang w:eastAsia="zh-CN"/>
        </w:rPr>
        <w:t xml:space="preserve"> high power UE band combinations</w:t>
      </w:r>
      <w:bookmarkEnd w:id="6"/>
    </w:p>
    <w:p w14:paraId="402A91E6" w14:textId="74DD86DF" w:rsidR="00CA1462" w:rsidRPr="006840D3" w:rsidRDefault="00EC0B08">
      <w:pPr>
        <w:pStyle w:val="EditorsNote"/>
        <w:ind w:left="284" w:firstLine="0"/>
        <w:rPr>
          <w:ins w:id="8" w:author="ZTE-Ma Zhifeng" w:date="2023-04-08T11:30:00Z"/>
          <w:lang w:eastAsia="zh-CN"/>
        </w:rPr>
        <w:pPrChange w:id="9" w:author="ZTE-Ma Zhifeng" w:date="2023-04-08T11:30:00Z">
          <w:pPr>
            <w:pStyle w:val="B1"/>
            <w:ind w:left="0" w:firstLine="0"/>
            <w:jc w:val="both"/>
          </w:pPr>
        </w:pPrChange>
      </w:pPr>
      <w:ins w:id="10" w:author="ZTE-Ma Zhifeng" w:date="2023-04-08T11:30:00Z">
        <w:r w:rsidRPr="005F09F3">
          <w:rPr>
            <w:rFonts w:eastAsia="Times New Roman" w:hint="eastAsia"/>
          </w:rPr>
          <w:t>&lt; Editor's note: I</w:t>
        </w:r>
        <w:r w:rsidRPr="006840D3">
          <w:rPr>
            <w:rFonts w:eastAsia="Times New Roman"/>
          </w:rPr>
          <w:t>n this section, the template</w:t>
        </w:r>
      </w:ins>
      <w:ins w:id="11" w:author="ZTE-Ma Zhifeng" w:date="2023-04-08T11:32:00Z">
        <w:r w:rsidRPr="007D3C41">
          <w:rPr>
            <w:rFonts w:eastAsia="Times New Roman"/>
          </w:rPr>
          <w:t>s</w:t>
        </w:r>
      </w:ins>
      <w:ins w:id="12" w:author="ZTE-Ma Zhifeng" w:date="2023-04-08T11:30:00Z">
        <w:r w:rsidRPr="007D3C41">
          <w:rPr>
            <w:rFonts w:eastAsia="Times New Roman"/>
          </w:rPr>
          <w:t xml:space="preserve"> for high power UE band combinations</w:t>
        </w:r>
      </w:ins>
      <w:ins w:id="13" w:author="ZTE-Ma Zhifeng" w:date="2023-04-08T11:32:00Z">
        <w:r w:rsidRPr="007D3C41">
          <w:rPr>
            <w:rFonts w:eastAsia="Times New Roman"/>
          </w:rPr>
          <w:t xml:space="preserve"> </w:t>
        </w:r>
      </w:ins>
      <w:ins w:id="14" w:author="ZTE-Ma Zhifeng" w:date="2023-04-08T11:39:00Z">
        <w:r w:rsidRPr="007D3C41">
          <w:rPr>
            <w:rFonts w:eastAsia="Times New Roman"/>
          </w:rPr>
          <w:t xml:space="preserve">support </w:t>
        </w:r>
      </w:ins>
      <w:ins w:id="15" w:author="ZTE-Ma Zhifeng" w:date="2023-04-08T11:40:00Z">
        <w:r w:rsidRPr="007D3C41">
          <w:rPr>
            <w:rFonts w:eastAsia="Times New Roman"/>
          </w:rPr>
          <w:t xml:space="preserve">only for </w:t>
        </w:r>
      </w:ins>
      <w:ins w:id="16" w:author="ZTE-Ma Zhifeng" w:date="2023-04-08T11:52:00Z">
        <w:r w:rsidR="007D3C41">
          <w:rPr>
            <w:rFonts w:eastAsia="Times New Roman"/>
          </w:rPr>
          <w:t>‘</w:t>
        </w:r>
      </w:ins>
      <w:ins w:id="17" w:author="ZTE-Ma Zhifeng" w:date="2023-04-08T11:49:00Z">
        <w:r w:rsidR="005F09F3" w:rsidRPr="007D3C41">
          <w:rPr>
            <w:bCs/>
            <w:i/>
            <w:u w:val="single"/>
            <w:rPrChange w:id="18" w:author="ZTE-Ma Zhifeng" w:date="2023-04-08T11:52:00Z">
              <w:rPr>
                <w:bCs/>
                <w:sz w:val="18"/>
                <w:szCs w:val="18"/>
              </w:rPr>
            </w:rPrChange>
          </w:rPr>
          <w:t>HPUE_FR1_DC_LTE_NR_R18</w:t>
        </w:r>
      </w:ins>
      <w:ins w:id="19" w:author="ZTE-Ma Zhifeng" w:date="2023-04-08T11:52:00Z">
        <w:r w:rsidR="007D3C41">
          <w:rPr>
            <w:bCs/>
          </w:rPr>
          <w:t>’</w:t>
        </w:r>
      </w:ins>
      <w:ins w:id="20" w:author="ZTE-Ma Zhifeng" w:date="2023-04-08T11:40:00Z">
        <w:r w:rsidR="00617F7A" w:rsidRPr="005F09F3">
          <w:rPr>
            <w:bCs/>
            <w:rPrChange w:id="21" w:author="ZTE-Ma Zhifeng" w:date="2023-04-08T11:50:00Z">
              <w:rPr>
                <w:bCs/>
                <w:sz w:val="18"/>
                <w:szCs w:val="18"/>
              </w:rPr>
            </w:rPrChange>
          </w:rPr>
          <w:t xml:space="preserve"> and</w:t>
        </w:r>
        <w:r w:rsidR="00617F7A" w:rsidRPr="005F09F3">
          <w:rPr>
            <w:rFonts w:eastAsia="Times New Roman"/>
          </w:rPr>
          <w:t xml:space="preserve"> </w:t>
        </w:r>
      </w:ins>
      <w:ins w:id="22" w:author="ZTE-Ma Zhifeng" w:date="2023-04-08T11:52:00Z">
        <w:r w:rsidR="007D3C41">
          <w:rPr>
            <w:rFonts w:eastAsia="Times New Roman"/>
          </w:rPr>
          <w:t>‘</w:t>
        </w:r>
      </w:ins>
      <w:ins w:id="23" w:author="ZTE-Ma Zhifeng" w:date="2023-04-08T11:41:00Z">
        <w:r w:rsidR="00617F7A" w:rsidRPr="007D3C41">
          <w:rPr>
            <w:bCs/>
            <w:i/>
            <w:u w:val="single"/>
            <w:rPrChange w:id="24" w:author="ZTE-Ma Zhifeng" w:date="2023-04-08T11:52:00Z">
              <w:rPr>
                <w:bCs/>
                <w:sz w:val="18"/>
                <w:szCs w:val="18"/>
              </w:rPr>
            </w:rPrChange>
          </w:rPr>
          <w:t>HPUE_FR1_TDD_NR_CADC_SUL_R18</w:t>
        </w:r>
      </w:ins>
      <w:ins w:id="25" w:author="ZTE-Ma Zhifeng" w:date="2023-04-08T11:53:00Z">
        <w:r w:rsidR="007D3C41">
          <w:rPr>
            <w:bCs/>
          </w:rPr>
          <w:t>’</w:t>
        </w:r>
      </w:ins>
      <w:ins w:id="26" w:author="ZTE-Ma Zhifeng" w:date="2023-04-08T11:41:00Z">
        <w:r w:rsidR="00617F7A" w:rsidRPr="005F09F3">
          <w:rPr>
            <w:bCs/>
            <w:rPrChange w:id="27" w:author="ZTE-Ma Zhifeng" w:date="2023-04-08T11:50:00Z">
              <w:rPr>
                <w:bCs/>
                <w:sz w:val="18"/>
                <w:szCs w:val="18"/>
              </w:rPr>
            </w:rPrChange>
          </w:rPr>
          <w:t xml:space="preserve">. </w:t>
        </w:r>
        <w:r w:rsidR="00617F7A" w:rsidRPr="005F09F3">
          <w:rPr>
            <w:rFonts w:eastAsia="Times New Roman"/>
            <w:rPrChange w:id="28" w:author="ZTE-Ma Zhifeng" w:date="2023-04-08T11:50:00Z">
              <w:rPr>
                <w:b/>
                <w:lang w:val="en-US"/>
              </w:rPr>
            </w:rPrChange>
          </w:rPr>
          <w:t xml:space="preserve">For the other HPUE basket WIDs, it depends on the rapporteurs’ decision whether or not </w:t>
        </w:r>
      </w:ins>
      <w:ins w:id="29" w:author="ZTE-Ma Zhifeng" w:date="2023-04-08T11:45:00Z">
        <w:r w:rsidR="009C16A5" w:rsidRPr="005F09F3">
          <w:rPr>
            <w:rFonts w:eastAsia="Times New Roman"/>
          </w:rPr>
          <w:t xml:space="preserve">to </w:t>
        </w:r>
      </w:ins>
      <w:ins w:id="30" w:author="ZTE-Ma Zhifeng" w:date="2023-04-08T11:41:00Z">
        <w:r w:rsidR="00617F7A" w:rsidRPr="005F09F3">
          <w:rPr>
            <w:rFonts w:eastAsia="Times New Roman"/>
            <w:rPrChange w:id="31" w:author="ZTE-Ma Zhifeng" w:date="2023-04-08T11:50:00Z">
              <w:rPr>
                <w:b/>
                <w:lang w:val="en-US"/>
              </w:rPr>
            </w:rPrChange>
          </w:rPr>
          <w:t>apply the EXCEL templates</w:t>
        </w:r>
      </w:ins>
      <w:ins w:id="32" w:author="ZTE-Ma Zhifeng" w:date="2023-04-08T11:42:00Z">
        <w:r w:rsidR="00617F7A" w:rsidRPr="005F09F3">
          <w:rPr>
            <w:rFonts w:eastAsia="Times New Roman"/>
          </w:rPr>
          <w:t>.</w:t>
        </w:r>
      </w:ins>
      <w:ins w:id="33" w:author="ZTE-Ma Zhifeng" w:date="2023-04-08T11:30:00Z">
        <w:r w:rsidRPr="006840D3">
          <w:rPr>
            <w:rFonts w:eastAsia="Times New Roman"/>
          </w:rPr>
          <w:t>&gt;</w:t>
        </w:r>
      </w:ins>
    </w:p>
    <w:p w14:paraId="05B461DC" w14:textId="0013BC1B" w:rsidR="00355516" w:rsidRDefault="00355516" w:rsidP="00355516">
      <w:pPr>
        <w:pStyle w:val="B1"/>
        <w:ind w:left="0" w:firstLine="0"/>
        <w:jc w:val="both"/>
        <w:rPr>
          <w:ins w:id="34" w:author="ZTE-Ma Zhifeng" w:date="2023-04-08T09:43:00Z"/>
          <w:lang w:val="en-US"/>
        </w:rPr>
      </w:pPr>
      <w:del w:id="35" w:author="ZTE-Ma Zhifeng" w:date="2023-04-08T09:42:00Z">
        <w:r w:rsidRPr="00BE3136" w:rsidDel="002878F8">
          <w:rPr>
            <w:lang w:eastAsia="zh-CN"/>
          </w:rPr>
          <w:delText>FFS</w:delText>
        </w:r>
      </w:del>
      <w:del w:id="36" w:author="ZTE-Ma Zhifeng" w:date="2023-04-08T11:44:00Z">
        <w:r w:rsidRPr="00BE3136" w:rsidDel="009C16A5">
          <w:rPr>
            <w:lang w:eastAsia="zh-CN"/>
          </w:rPr>
          <w:delText>.</w:delText>
        </w:r>
      </w:del>
      <w:ins w:id="37" w:author="ZTE-Ma Zhifeng" w:date="2023-04-08T09:42:00Z">
        <w:r w:rsidR="002878F8">
          <w:rPr>
            <w:rFonts w:hint="eastAsia"/>
            <w:lang w:val="en-US" w:eastAsia="zh-CN"/>
          </w:rPr>
          <w:t>S</w:t>
        </w:r>
        <w:r w:rsidR="002878F8">
          <w:rPr>
            <w:lang w:val="en-US"/>
          </w:rPr>
          <w:t xml:space="preserve">pecifying HPUE band combination follows the same procedure as PC3 band combination. Request for additions of HPUE band combinations shall be provided by the proponents and sent to the </w:t>
        </w:r>
        <w:r w:rsidR="002878F8" w:rsidRPr="00710AEC">
          <w:rPr>
            <w:i/>
            <w:lang w:val="en-US"/>
          </w:rPr>
          <w:t>3GPP_TSG_RAN_WG4_NR_BANDS</w:t>
        </w:r>
        <w:r w:rsidR="002878F8"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ins>
      <w:ins w:id="38" w:author="ZTE-Ma Zhifeng" w:date="2023-04-08T11:34:00Z">
        <w:r w:rsidR="00EC0B08">
          <w:rPr>
            <w:lang w:val="en-US"/>
          </w:rPr>
          <w:t xml:space="preserve"> </w:t>
        </w:r>
        <w:r w:rsidR="00EC0B08" w:rsidRPr="00EC0B08">
          <w:rPr>
            <w:lang w:val="en-US"/>
          </w:rPr>
          <w:t xml:space="preserve">The </w:t>
        </w:r>
        <w:r w:rsidR="00EC0B08" w:rsidRPr="00EC0B08">
          <w:rPr>
            <w:lang w:val="en-US"/>
            <w:rPrChange w:id="39" w:author="ZTE-Ma Zhifeng" w:date="2023-04-08T11:34:00Z">
              <w:rPr>
                <w:b/>
              </w:rPr>
            </w:rPrChange>
          </w:rPr>
          <w:t xml:space="preserve">templates </w:t>
        </w:r>
      </w:ins>
      <w:ins w:id="40" w:author="ZTE-Ma Zhifeng" w:date="2023-04-08T11:37:00Z">
        <w:r w:rsidR="00EC0B08">
          <w:rPr>
            <w:lang w:val="en-US"/>
          </w:rPr>
          <w:t>can be found in 3GPP ftp server</w:t>
        </w:r>
      </w:ins>
      <w:ins w:id="41" w:author="ZTE-Ma Zhifeng" w:date="2023-04-08T11:38:00Z">
        <w:r w:rsidR="00EC0B08">
          <w:rPr>
            <w:lang w:val="en-US"/>
          </w:rPr>
          <w:t xml:space="preserve"> and be</w:t>
        </w:r>
      </w:ins>
      <w:ins w:id="42" w:author="ZTE-Ma Zhifeng" w:date="2023-04-08T11:34:00Z">
        <w:r w:rsidR="00EC0B08">
          <w:rPr>
            <w:lang w:val="en-US"/>
          </w:rPr>
          <w:t xml:space="preserve"> applied</w:t>
        </w:r>
      </w:ins>
      <w:ins w:id="43" w:author="ZTE-Ma Zhifeng" w:date="2023-04-08T11:35:00Z">
        <w:r w:rsidR="00EC0B08">
          <w:rPr>
            <w:lang w:val="en-US"/>
          </w:rPr>
          <w:t xml:space="preserve"> to</w:t>
        </w:r>
      </w:ins>
      <w:ins w:id="44" w:author="ZTE-Ma Zhifeng" w:date="2023-04-08T11:34:00Z">
        <w:r w:rsidR="00EC0B08" w:rsidRPr="00EC0B08">
          <w:rPr>
            <w:lang w:val="en-US"/>
            <w:rPrChange w:id="45" w:author="ZTE-Ma Zhifeng" w:date="2023-04-08T11:34:00Z">
              <w:rPr>
                <w:b/>
              </w:rPr>
            </w:rPrChange>
          </w:rPr>
          <w:t xml:space="preserve"> HPUE band combination request, revised WID and status report</w:t>
        </w:r>
      </w:ins>
      <w:ins w:id="46" w:author="ZTE-Ma Zhifeng" w:date="2023-04-08T11:35:00Z">
        <w:r w:rsidR="00EC0B08">
          <w:rPr>
            <w:lang w:val="en-US"/>
          </w:rPr>
          <w:t>.</w:t>
        </w:r>
      </w:ins>
    </w:p>
    <w:p w14:paraId="5941D9CA" w14:textId="5CEE8936" w:rsidR="002878F8" w:rsidRDefault="002878F8" w:rsidP="00355516">
      <w:pPr>
        <w:pStyle w:val="B1"/>
        <w:ind w:left="0" w:firstLine="0"/>
        <w:jc w:val="both"/>
        <w:rPr>
          <w:ins w:id="47" w:author="ZTE-Ma Zhifeng" w:date="2023-04-08T10:17:00Z"/>
          <w:lang w:eastAsia="zh-CN"/>
        </w:rPr>
      </w:pPr>
      <w:ins w:id="48" w:author="ZTE-Ma Zhifeng" w:date="2023-04-08T09:44:00Z">
        <w:r>
          <w:rPr>
            <w:rFonts w:hint="eastAsia"/>
            <w:lang w:eastAsia="zh-CN"/>
          </w:rPr>
          <w:t>T</w:t>
        </w:r>
        <w:r>
          <w:rPr>
            <w:lang w:eastAsia="zh-CN"/>
          </w:rPr>
          <w:t xml:space="preserve">he templates for HPUE band combination </w:t>
        </w:r>
      </w:ins>
      <w:ins w:id="49" w:author="ZTE-Ma Zhifeng" w:date="2023-04-08T09:59:00Z">
        <w:r w:rsidR="00663B2C">
          <w:rPr>
            <w:lang w:eastAsia="zh-CN"/>
          </w:rPr>
          <w:t>in Rel-18 include the she</w:t>
        </w:r>
      </w:ins>
      <w:ins w:id="50" w:author="ZTE-Ma Zhifeng" w:date="2023-04-08T10:00:00Z">
        <w:r w:rsidR="00663B2C">
          <w:rPr>
            <w:lang w:eastAsia="zh-CN"/>
          </w:rPr>
          <w:t>ets for ‘</w:t>
        </w:r>
        <w:r w:rsidR="00663B2C" w:rsidRPr="004B3F22">
          <w:rPr>
            <w:i/>
            <w:u w:val="single"/>
            <w:lang w:eastAsia="zh-CN"/>
            <w:rPrChange w:id="51" w:author="ZTE-Ma Zhifeng" w:date="2023-04-08T10:16:00Z">
              <w:rPr>
                <w:lang w:eastAsia="zh-CN"/>
              </w:rPr>
            </w:rPrChange>
          </w:rPr>
          <w:t>Cover sheet</w:t>
        </w:r>
        <w:r w:rsidR="00663B2C">
          <w:rPr>
            <w:lang w:eastAsia="zh-CN"/>
          </w:rPr>
          <w:t>’, ‘</w:t>
        </w:r>
      </w:ins>
      <w:ins w:id="52" w:author="ZTE-Ma Zhifeng" w:date="2023-04-08T10:01:00Z">
        <w:r w:rsidR="00663B2C" w:rsidRPr="004B3F22">
          <w:rPr>
            <w:i/>
            <w:u w:val="single"/>
            <w:lang w:eastAsia="zh-CN"/>
            <w:rPrChange w:id="53" w:author="ZTE-Ma Zhifeng" w:date="2023-04-08T10:16:00Z">
              <w:rPr>
                <w:lang w:eastAsia="zh-CN"/>
              </w:rPr>
            </w:rPrChange>
          </w:rPr>
          <w:t>1.1&amp;1.2_BC table</w:t>
        </w:r>
      </w:ins>
      <w:ins w:id="54" w:author="ZTE-Ma Zhifeng" w:date="2023-04-08T10:00:00Z">
        <w:r w:rsidR="00663B2C">
          <w:rPr>
            <w:lang w:eastAsia="zh-CN"/>
          </w:rPr>
          <w:t>’</w:t>
        </w:r>
      </w:ins>
      <w:ins w:id="55" w:author="ZTE-Ma Zhifeng" w:date="2023-04-08T10:01:00Z">
        <w:r w:rsidR="00663B2C">
          <w:rPr>
            <w:lang w:eastAsia="zh-CN"/>
          </w:rPr>
          <w:t xml:space="preserve">, </w:t>
        </w:r>
        <w:r w:rsidR="00620CE6">
          <w:rPr>
            <w:lang w:eastAsia="zh-CN"/>
          </w:rPr>
          <w:t>‘</w:t>
        </w:r>
        <w:r w:rsidR="00620CE6" w:rsidRPr="004B3F22">
          <w:rPr>
            <w:i/>
            <w:u w:val="single"/>
            <w:lang w:eastAsia="zh-CN"/>
            <w:rPrChange w:id="56" w:author="ZTE-Ma Zhifeng" w:date="2023-04-08T10:16:00Z">
              <w:rPr>
                <w:lang w:eastAsia="zh-CN"/>
              </w:rPr>
            </w:rPrChange>
          </w:rPr>
          <w:t>1.3_BC table</w:t>
        </w:r>
      </w:ins>
      <w:ins w:id="57" w:author="ZTE-Ma Zhifeng" w:date="2023-04-08T10:02:00Z">
        <w:r w:rsidR="00620CE6" w:rsidRPr="004B3F22">
          <w:rPr>
            <w:i/>
            <w:u w:val="single"/>
            <w:lang w:eastAsia="zh-CN"/>
            <w:rPrChange w:id="58" w:author="ZTE-Ma Zhifeng" w:date="2023-04-08T10:16:00Z">
              <w:rPr>
                <w:lang w:eastAsia="zh-CN"/>
              </w:rPr>
            </w:rPrChange>
          </w:rPr>
          <w:t xml:space="preserve"> with 2 SUL cells</w:t>
        </w:r>
      </w:ins>
      <w:ins w:id="59" w:author="ZTE-Ma Zhifeng" w:date="2023-04-08T10:01:00Z">
        <w:r w:rsidR="00620CE6">
          <w:rPr>
            <w:lang w:eastAsia="zh-CN"/>
          </w:rPr>
          <w:t>’</w:t>
        </w:r>
      </w:ins>
      <w:ins w:id="60" w:author="ZTE-Ma Zhifeng" w:date="2023-04-08T10:02:00Z">
        <w:r w:rsidR="00620CE6">
          <w:rPr>
            <w:lang w:eastAsia="zh-CN"/>
          </w:rPr>
          <w:t xml:space="preserve">, </w:t>
        </w:r>
      </w:ins>
      <w:ins w:id="61" w:author="ZTE-Ma Zhifeng" w:date="2023-04-08T10:03:00Z">
        <w:r w:rsidR="00620CE6">
          <w:rPr>
            <w:lang w:eastAsia="zh-CN"/>
          </w:rPr>
          <w:t>‘</w:t>
        </w:r>
      </w:ins>
      <w:ins w:id="62" w:author="ZTE-Ma Zhifeng" w:date="2023-04-08T10:02:00Z">
        <w:r w:rsidR="00620CE6" w:rsidRPr="004B3F22">
          <w:rPr>
            <w:i/>
            <w:u w:val="single"/>
            <w:lang w:eastAsia="zh-CN"/>
            <w:rPrChange w:id="63" w:author="ZTE-Ma Zhifeng" w:date="2023-04-08T10:17:00Z">
              <w:rPr>
                <w:lang w:eastAsia="zh-CN"/>
              </w:rPr>
            </w:rPrChange>
          </w:rPr>
          <w:t>1.3_SUL BCS table</w:t>
        </w:r>
      </w:ins>
      <w:ins w:id="64" w:author="ZTE-Ma Zhifeng" w:date="2023-04-08T10:03:00Z">
        <w:r w:rsidR="00620CE6">
          <w:rPr>
            <w:lang w:eastAsia="zh-CN"/>
          </w:rPr>
          <w:t>’</w:t>
        </w:r>
      </w:ins>
      <w:ins w:id="65" w:author="ZTE-Ma Zhifeng" w:date="2023-04-08T10:02:00Z">
        <w:r w:rsidR="00620CE6">
          <w:rPr>
            <w:lang w:eastAsia="zh-CN"/>
          </w:rPr>
          <w:t xml:space="preserve"> and </w:t>
        </w:r>
      </w:ins>
      <w:ins w:id="66" w:author="ZTE-Ma Zhifeng" w:date="2023-04-08T10:03:00Z">
        <w:r w:rsidR="00620CE6">
          <w:rPr>
            <w:lang w:eastAsia="zh-CN"/>
          </w:rPr>
          <w:t>‘</w:t>
        </w:r>
        <w:r w:rsidR="00620CE6" w:rsidRPr="004B3F22">
          <w:rPr>
            <w:i/>
            <w:u w:val="single"/>
            <w:lang w:eastAsia="zh-CN"/>
            <w:rPrChange w:id="67" w:author="ZTE-Ma Zhifeng" w:date="2023-04-08T10:17:00Z">
              <w:rPr>
                <w:lang w:eastAsia="zh-CN"/>
              </w:rPr>
            </w:rPrChange>
          </w:rPr>
          <w:t>2_BC table</w:t>
        </w:r>
        <w:r w:rsidR="00620CE6">
          <w:rPr>
            <w:lang w:eastAsia="zh-CN"/>
          </w:rPr>
          <w:t>’, in which</w:t>
        </w:r>
      </w:ins>
      <w:ins w:id="68" w:author="ZTE-Ma Zhifeng" w:date="2023-04-08T11:20:00Z">
        <w:r w:rsidR="00C9620C">
          <w:rPr>
            <w:lang w:eastAsia="zh-CN"/>
          </w:rPr>
          <w:t xml:space="preserve"> the band combination list</w:t>
        </w:r>
      </w:ins>
      <w:ins w:id="69" w:author="ZTE-Ma Zhifeng" w:date="2023-04-08T11:23:00Z">
        <w:r w:rsidR="00C9620C">
          <w:rPr>
            <w:lang w:eastAsia="zh-CN"/>
          </w:rPr>
          <w:t xml:space="preserve"> categorizes into:</w:t>
        </w:r>
      </w:ins>
    </w:p>
    <w:p w14:paraId="14A9D86C" w14:textId="3CDD7A97" w:rsidR="004B3F22" w:rsidRDefault="004B3F22" w:rsidP="004B3F22">
      <w:pPr>
        <w:spacing w:after="60"/>
        <w:ind w:left="568" w:hanging="284"/>
        <w:rPr>
          <w:ins w:id="70" w:author="ZTE-Ma Zhifeng" w:date="2023-04-08T11:11:00Z"/>
          <w:i/>
          <w:iCs/>
        </w:rPr>
      </w:pPr>
      <w:ins w:id="71" w:author="ZTE-Ma Zhifeng" w:date="2023-04-08T10:19:00Z">
        <w:r>
          <w:rPr>
            <w:rFonts w:ascii="宋体" w:hAnsi="宋体" w:hint="eastAsia"/>
          </w:rPr>
          <w:t>–</w:t>
        </w:r>
        <w:r w:rsidRPr="006E5372">
          <w:tab/>
        </w:r>
      </w:ins>
      <w:ins w:id="72" w:author="ZTE-Ma Zhifeng" w:date="2023-04-08T11:10:00Z">
        <w:r w:rsidR="00D97BC4" w:rsidRPr="007D3C41">
          <w:rPr>
            <w:i/>
            <w:iCs/>
            <w:u w:val="single"/>
            <w:rPrChange w:id="73" w:author="ZTE-Ma Zhifeng" w:date="2023-04-08T11:54:00Z">
              <w:rPr>
                <w:i/>
                <w:iCs/>
              </w:rPr>
            </w:rPrChange>
          </w:rPr>
          <w:t xml:space="preserve">1.1  </w:t>
        </w:r>
      </w:ins>
      <w:ins w:id="74" w:author="ZTE-Ma Zhifeng" w:date="2023-04-08T11:11:00Z">
        <w:r w:rsidR="00D97BC4" w:rsidRPr="007D3C41">
          <w:rPr>
            <w:i/>
            <w:iCs/>
            <w:u w:val="single"/>
            <w:rPrChange w:id="75" w:author="ZTE-Ma Zhifeng" w:date="2023-04-08T11:54:00Z">
              <w:rPr>
                <w:i/>
                <w:iCs/>
              </w:rPr>
            </w:rPrChange>
          </w:rPr>
          <w:t>Band combination list for Power class 2 NR Inter-band CA/DC for y bands DL with x bands UL (x=1, 2)</w:t>
        </w:r>
      </w:ins>
      <w:ins w:id="76" w:author="ZTE-Ma Zhifeng" w:date="2023-04-08T11:18:00Z">
        <w:r w:rsidR="00D97BC4">
          <w:rPr>
            <w:i/>
            <w:iCs/>
          </w:rPr>
          <w:t>.</w:t>
        </w:r>
      </w:ins>
    </w:p>
    <w:p w14:paraId="7F9290A8" w14:textId="1C509A27" w:rsidR="00D97BC4" w:rsidRDefault="00D97BC4" w:rsidP="00D97BC4">
      <w:pPr>
        <w:pStyle w:val="B1"/>
        <w:spacing w:after="0"/>
        <w:ind w:left="828" w:hanging="261"/>
        <w:rPr>
          <w:ins w:id="77" w:author="ZTE-Ma Zhifeng" w:date="2023-04-08T11:13:00Z"/>
          <w:i/>
          <w:color w:val="000000" w:themeColor="text1"/>
          <w:lang w:eastAsia="zh-CN"/>
        </w:rPr>
      </w:pPr>
      <w:ins w:id="78" w:author="ZTE-Ma Zhifeng" w:date="2023-04-08T11:13:00Z">
        <w:r>
          <w:rPr>
            <w:i/>
            <w:color w:val="000000" w:themeColor="text1"/>
            <w:lang w:eastAsia="zh-CN"/>
          </w:rPr>
          <w:t xml:space="preserve">○    </w:t>
        </w:r>
      </w:ins>
      <w:ins w:id="79" w:author="ZTE-Ma Zhifeng" w:date="2023-04-08T11:14:00Z">
        <w:r w:rsidRPr="00D97BC4">
          <w:rPr>
            <w:i/>
            <w:color w:val="000000" w:themeColor="text1"/>
            <w:lang w:eastAsia="zh-CN"/>
          </w:rPr>
          <w:t>HPUE_FR1_TDD_NR_CADC_SUL_R18</w:t>
        </w:r>
      </w:ins>
    </w:p>
    <w:p w14:paraId="34C473CB" w14:textId="63D84E26" w:rsidR="00D97BC4" w:rsidRDefault="00D97BC4" w:rsidP="00D97BC4">
      <w:pPr>
        <w:pStyle w:val="B1"/>
        <w:spacing w:after="0"/>
        <w:ind w:left="828" w:hanging="261"/>
        <w:rPr>
          <w:ins w:id="80" w:author="ZTE-Ma Zhifeng" w:date="2023-04-08T11:13:00Z"/>
          <w:i/>
          <w:color w:val="000000" w:themeColor="text1"/>
          <w:lang w:eastAsia="zh-CN"/>
        </w:rPr>
      </w:pPr>
      <w:ins w:id="81" w:author="ZTE-Ma Zhifeng" w:date="2023-04-08T11:13:00Z">
        <w:r>
          <w:rPr>
            <w:i/>
            <w:color w:val="000000" w:themeColor="text1"/>
            <w:lang w:eastAsia="zh-CN"/>
          </w:rPr>
          <w:t xml:space="preserve">○    </w:t>
        </w:r>
      </w:ins>
      <w:ins w:id="82" w:author="ZTE-Ma Zhifeng" w:date="2023-04-08T11:16:00Z">
        <w:r w:rsidRPr="00D97BC4">
          <w:rPr>
            <w:i/>
            <w:color w:val="000000" w:themeColor="text1"/>
            <w:lang w:eastAsia="zh-CN"/>
          </w:rPr>
          <w:t>Power class cases for uplink</w:t>
        </w:r>
      </w:ins>
    </w:p>
    <w:p w14:paraId="6F9B08D6" w14:textId="0A93642A" w:rsidR="00D97BC4" w:rsidRDefault="00D97BC4" w:rsidP="00D97BC4">
      <w:pPr>
        <w:pStyle w:val="B1"/>
        <w:spacing w:after="60"/>
        <w:ind w:left="851" w:firstLine="0"/>
        <w:rPr>
          <w:ins w:id="83" w:author="ZTE-Ma Zhifeng" w:date="2023-04-08T11:16:00Z"/>
          <w:i/>
          <w:color w:val="000000" w:themeColor="text1"/>
          <w:lang w:eastAsia="zh-CN"/>
        </w:rPr>
      </w:pPr>
      <w:ins w:id="84" w:author="ZTE-Ma Zhifeng" w:date="2023-04-08T11:13:00Z">
        <w:r>
          <w:rPr>
            <w:i/>
            <w:color w:val="000000" w:themeColor="text1"/>
            <w:lang w:eastAsia="zh-CN"/>
          </w:rPr>
          <w:t xml:space="preserve">•    </w:t>
        </w:r>
      </w:ins>
      <w:ins w:id="85" w:author="ZTE-Ma Zhifeng" w:date="2023-04-08T11:16:00Z">
        <w:r w:rsidRPr="00D97BC4">
          <w:rPr>
            <w:i/>
            <w:color w:val="000000" w:themeColor="text1"/>
            <w:lang w:eastAsia="zh-CN"/>
          </w:rPr>
          <w:t>1UL(TDD): PC2 on TDD band</w:t>
        </w:r>
      </w:ins>
    </w:p>
    <w:p w14:paraId="537668E9" w14:textId="22BD73F9" w:rsidR="00D97BC4" w:rsidRPr="006E5372" w:rsidRDefault="00D97BC4" w:rsidP="00D97BC4">
      <w:pPr>
        <w:pStyle w:val="B1"/>
        <w:spacing w:after="60"/>
        <w:ind w:left="851" w:firstLine="0"/>
        <w:rPr>
          <w:ins w:id="86" w:author="ZTE-Ma Zhifeng" w:date="2023-04-08T11:13:00Z"/>
        </w:rPr>
      </w:pPr>
      <w:ins w:id="87" w:author="ZTE-Ma Zhifeng" w:date="2023-04-08T11:17:00Z">
        <w:r>
          <w:rPr>
            <w:i/>
            <w:color w:val="000000" w:themeColor="text1"/>
            <w:lang w:eastAsia="zh-CN"/>
          </w:rPr>
          <w:t xml:space="preserve">•    </w:t>
        </w:r>
        <w:r w:rsidRPr="00D97BC4">
          <w:rPr>
            <w:i/>
            <w:color w:val="000000" w:themeColor="text1"/>
            <w:lang w:eastAsia="zh-CN"/>
          </w:rPr>
          <w:t>2UL(FDD+TDD, TDD+FDD, TDD+TDD): PC3 on FDD band, PC2 or PC3 on TDD band</w:t>
        </w:r>
      </w:ins>
    </w:p>
    <w:p w14:paraId="52E0698C" w14:textId="09C3F011" w:rsidR="004B3F22" w:rsidRPr="00D97BC4" w:rsidRDefault="004B3F22" w:rsidP="004B3F22">
      <w:pPr>
        <w:spacing w:after="60"/>
        <w:ind w:left="568" w:hanging="284"/>
        <w:rPr>
          <w:ins w:id="88" w:author="ZTE-Ma Zhifeng" w:date="2023-04-08T10:19:00Z"/>
          <w:i/>
          <w:iCs/>
          <w:rPrChange w:id="89" w:author="ZTE-Ma Zhifeng" w:date="2023-04-08T11:18:00Z">
            <w:rPr>
              <w:ins w:id="90" w:author="ZTE-Ma Zhifeng" w:date="2023-04-08T10:19:00Z"/>
            </w:rPr>
          </w:rPrChange>
        </w:rPr>
      </w:pPr>
      <w:ins w:id="91" w:author="ZTE-Ma Zhifeng" w:date="2023-04-08T10:19:00Z">
        <w:r>
          <w:rPr>
            <w:rFonts w:ascii="宋体" w:hAnsi="宋体" w:hint="eastAsia"/>
          </w:rPr>
          <w:t>–</w:t>
        </w:r>
        <w:r w:rsidRPr="006E5372">
          <w:tab/>
        </w:r>
      </w:ins>
      <w:ins w:id="92" w:author="ZTE-Ma Zhifeng" w:date="2023-04-08T11:18:00Z">
        <w:r w:rsidR="00D97BC4" w:rsidRPr="007D3C41">
          <w:rPr>
            <w:i/>
            <w:iCs/>
            <w:u w:val="single"/>
            <w:rPrChange w:id="93" w:author="ZTE-Ma Zhifeng" w:date="2023-04-08T11:55:00Z">
              <w:rPr/>
            </w:rPrChange>
          </w:rPr>
          <w:t>1.2  Band combination list for Power class 1.5</w:t>
        </w:r>
      </w:ins>
      <w:ins w:id="94" w:author="ZTE-Ma Zhifeng" w:date="2023-04-08T10:19:00Z">
        <w:r>
          <w:rPr>
            <w:i/>
            <w:iCs/>
          </w:rPr>
          <w:t>.</w:t>
        </w:r>
      </w:ins>
    </w:p>
    <w:p w14:paraId="7E958163" w14:textId="77777777" w:rsidR="00D97BC4" w:rsidRDefault="00D97BC4" w:rsidP="00D97BC4">
      <w:pPr>
        <w:pStyle w:val="B1"/>
        <w:spacing w:after="0"/>
        <w:ind w:left="828" w:hanging="261"/>
        <w:rPr>
          <w:ins w:id="95" w:author="ZTE-Ma Zhifeng" w:date="2023-04-08T11:18:00Z"/>
          <w:i/>
          <w:color w:val="000000" w:themeColor="text1"/>
          <w:lang w:eastAsia="zh-CN"/>
        </w:rPr>
      </w:pPr>
      <w:ins w:id="96" w:author="ZTE-Ma Zhifeng" w:date="2023-04-08T11:18:00Z">
        <w:r>
          <w:rPr>
            <w:i/>
            <w:color w:val="000000" w:themeColor="text1"/>
            <w:lang w:eastAsia="zh-CN"/>
          </w:rPr>
          <w:t xml:space="preserve">○    </w:t>
        </w:r>
        <w:r w:rsidRPr="00D97BC4">
          <w:rPr>
            <w:i/>
            <w:color w:val="000000" w:themeColor="text1"/>
            <w:lang w:eastAsia="zh-CN"/>
          </w:rPr>
          <w:t>HPUE_FR1_TDD_NR_CADC_SUL_R18</w:t>
        </w:r>
      </w:ins>
    </w:p>
    <w:p w14:paraId="4891AC20" w14:textId="77777777" w:rsidR="00D97BC4" w:rsidRDefault="00D97BC4" w:rsidP="00D97BC4">
      <w:pPr>
        <w:pStyle w:val="B1"/>
        <w:spacing w:after="0"/>
        <w:ind w:left="828" w:hanging="261"/>
        <w:rPr>
          <w:ins w:id="97" w:author="ZTE-Ma Zhifeng" w:date="2023-04-08T11:18:00Z"/>
          <w:i/>
          <w:color w:val="000000" w:themeColor="text1"/>
          <w:lang w:eastAsia="zh-CN"/>
        </w:rPr>
      </w:pPr>
      <w:ins w:id="98" w:author="ZTE-Ma Zhifeng" w:date="2023-04-08T11:18:00Z">
        <w:r>
          <w:rPr>
            <w:i/>
            <w:color w:val="000000" w:themeColor="text1"/>
            <w:lang w:eastAsia="zh-CN"/>
          </w:rPr>
          <w:t xml:space="preserve">○    </w:t>
        </w:r>
        <w:r w:rsidRPr="00D97BC4">
          <w:rPr>
            <w:i/>
            <w:color w:val="000000" w:themeColor="text1"/>
            <w:lang w:eastAsia="zh-CN"/>
          </w:rPr>
          <w:t>Power class cases for uplink</w:t>
        </w:r>
      </w:ins>
    </w:p>
    <w:p w14:paraId="17851687" w14:textId="2F20AE21" w:rsidR="00D97BC4" w:rsidRDefault="00D97BC4" w:rsidP="00D97BC4">
      <w:pPr>
        <w:pStyle w:val="B1"/>
        <w:spacing w:after="60"/>
        <w:ind w:left="851" w:firstLine="0"/>
        <w:rPr>
          <w:ins w:id="99" w:author="ZTE-Ma Zhifeng" w:date="2023-04-08T11:18:00Z"/>
          <w:i/>
          <w:color w:val="000000" w:themeColor="text1"/>
          <w:lang w:eastAsia="zh-CN"/>
        </w:rPr>
      </w:pPr>
      <w:ins w:id="100" w:author="ZTE-Ma Zhifeng" w:date="2023-04-08T11:18:00Z">
        <w:r>
          <w:rPr>
            <w:i/>
            <w:color w:val="000000" w:themeColor="text1"/>
            <w:lang w:eastAsia="zh-CN"/>
          </w:rPr>
          <w:t xml:space="preserve">•    </w:t>
        </w:r>
      </w:ins>
      <w:ins w:id="101" w:author="ZTE-Ma Zhifeng" w:date="2023-04-08T11:19:00Z">
        <w:r w:rsidRPr="00D97BC4">
          <w:rPr>
            <w:i/>
            <w:color w:val="000000" w:themeColor="text1"/>
            <w:lang w:eastAsia="zh-CN"/>
          </w:rPr>
          <w:t>1UL(TDD): PC1.5 on TDD band</w:t>
        </w:r>
      </w:ins>
    </w:p>
    <w:p w14:paraId="168C1915" w14:textId="6AAFC7BE" w:rsidR="00D97BC4" w:rsidRPr="007A2A53" w:rsidRDefault="00D97BC4" w:rsidP="00D97BC4">
      <w:pPr>
        <w:spacing w:after="60"/>
        <w:ind w:left="568" w:hanging="284"/>
        <w:rPr>
          <w:ins w:id="102" w:author="ZTE-Ma Zhifeng" w:date="2023-04-08T11:19:00Z"/>
          <w:i/>
          <w:iCs/>
        </w:rPr>
      </w:pPr>
      <w:ins w:id="103" w:author="ZTE-Ma Zhifeng" w:date="2023-04-08T11:19:00Z">
        <w:r>
          <w:rPr>
            <w:rFonts w:ascii="宋体" w:hAnsi="宋体" w:hint="eastAsia"/>
          </w:rPr>
          <w:t>–</w:t>
        </w:r>
        <w:r w:rsidRPr="006E5372">
          <w:tab/>
        </w:r>
        <w:r w:rsidR="00C9620C" w:rsidRPr="007D3C41">
          <w:rPr>
            <w:i/>
            <w:iCs/>
            <w:u w:val="single"/>
            <w:rPrChange w:id="104" w:author="ZTE-Ma Zhifeng" w:date="2023-04-08T11:55:00Z">
              <w:rPr>
                <w:i/>
                <w:iCs/>
              </w:rPr>
            </w:rPrChange>
          </w:rPr>
          <w:t>1.</w:t>
        </w:r>
      </w:ins>
      <w:ins w:id="105" w:author="ZTE-Ma Zhifeng" w:date="2023-04-08T11:23:00Z">
        <w:r w:rsidR="00C9620C" w:rsidRPr="007D3C41">
          <w:rPr>
            <w:i/>
            <w:iCs/>
            <w:u w:val="single"/>
            <w:rPrChange w:id="106" w:author="ZTE-Ma Zhifeng" w:date="2023-04-08T11:55:00Z">
              <w:rPr>
                <w:i/>
                <w:iCs/>
              </w:rPr>
            </w:rPrChange>
          </w:rPr>
          <w:t>3</w:t>
        </w:r>
      </w:ins>
      <w:ins w:id="107" w:author="ZTE-Ma Zhifeng" w:date="2023-04-08T11:19:00Z">
        <w:r w:rsidRPr="007D3C41">
          <w:rPr>
            <w:i/>
            <w:iCs/>
            <w:u w:val="single"/>
            <w:rPrChange w:id="108" w:author="ZTE-Ma Zhifeng" w:date="2023-04-08T11:55:00Z">
              <w:rPr>
                <w:i/>
                <w:iCs/>
              </w:rPr>
            </w:rPrChange>
          </w:rPr>
          <w:t xml:space="preserve">  </w:t>
        </w:r>
      </w:ins>
      <w:ins w:id="109" w:author="ZTE-Ma Zhifeng" w:date="2023-04-08T11:24:00Z">
        <w:r w:rsidR="00C9620C" w:rsidRPr="007D3C41">
          <w:rPr>
            <w:i/>
            <w:iCs/>
            <w:u w:val="single"/>
            <w:rPrChange w:id="110" w:author="ZTE-Ma Zhifeng" w:date="2023-04-08T11:55:00Z">
              <w:rPr>
                <w:i/>
                <w:iCs/>
              </w:rPr>
            </w:rPrChange>
          </w:rPr>
          <w:t>Band combination list for Power class 2 SUL band combinations with or without CA for y bands DL with 2 bands UL</w:t>
        </w:r>
        <w:r w:rsidR="00C9620C">
          <w:rPr>
            <w:i/>
            <w:iCs/>
          </w:rPr>
          <w:t>.</w:t>
        </w:r>
      </w:ins>
    </w:p>
    <w:p w14:paraId="17AAE99D" w14:textId="77777777" w:rsidR="00D97BC4" w:rsidRDefault="00D97BC4" w:rsidP="00D97BC4">
      <w:pPr>
        <w:pStyle w:val="B1"/>
        <w:spacing w:after="0"/>
        <w:ind w:left="828" w:hanging="261"/>
        <w:rPr>
          <w:ins w:id="111" w:author="ZTE-Ma Zhifeng" w:date="2023-04-08T11:19:00Z"/>
          <w:i/>
          <w:color w:val="000000" w:themeColor="text1"/>
          <w:lang w:eastAsia="zh-CN"/>
        </w:rPr>
      </w:pPr>
      <w:ins w:id="112" w:author="ZTE-Ma Zhifeng" w:date="2023-04-08T11:19:00Z">
        <w:r>
          <w:rPr>
            <w:i/>
            <w:color w:val="000000" w:themeColor="text1"/>
            <w:lang w:eastAsia="zh-CN"/>
          </w:rPr>
          <w:t xml:space="preserve">○    </w:t>
        </w:r>
        <w:r w:rsidRPr="00D97BC4">
          <w:rPr>
            <w:i/>
            <w:color w:val="000000" w:themeColor="text1"/>
            <w:lang w:eastAsia="zh-CN"/>
          </w:rPr>
          <w:t>HPUE_FR1_TDD_NR_CADC_SUL_R18</w:t>
        </w:r>
      </w:ins>
    </w:p>
    <w:p w14:paraId="12D0DB3E" w14:textId="77777777" w:rsidR="00D97BC4" w:rsidRDefault="00D97BC4" w:rsidP="00D97BC4">
      <w:pPr>
        <w:pStyle w:val="B1"/>
        <w:spacing w:after="0"/>
        <w:ind w:left="828" w:hanging="261"/>
        <w:rPr>
          <w:ins w:id="113" w:author="ZTE-Ma Zhifeng" w:date="2023-04-08T11:19:00Z"/>
          <w:i/>
          <w:color w:val="000000" w:themeColor="text1"/>
          <w:lang w:eastAsia="zh-CN"/>
        </w:rPr>
      </w:pPr>
      <w:ins w:id="114" w:author="ZTE-Ma Zhifeng" w:date="2023-04-08T11:19:00Z">
        <w:r>
          <w:rPr>
            <w:i/>
            <w:color w:val="000000" w:themeColor="text1"/>
            <w:lang w:eastAsia="zh-CN"/>
          </w:rPr>
          <w:t xml:space="preserve">○    </w:t>
        </w:r>
        <w:r w:rsidRPr="00D97BC4">
          <w:rPr>
            <w:i/>
            <w:color w:val="000000" w:themeColor="text1"/>
            <w:lang w:eastAsia="zh-CN"/>
          </w:rPr>
          <w:t>Power class cases for uplink</w:t>
        </w:r>
      </w:ins>
    </w:p>
    <w:p w14:paraId="71779DA1" w14:textId="1E55C9BD" w:rsidR="00D97BC4" w:rsidRDefault="00D97BC4" w:rsidP="00D97BC4">
      <w:pPr>
        <w:pStyle w:val="B1"/>
        <w:spacing w:after="60"/>
        <w:ind w:left="851" w:firstLine="0"/>
        <w:rPr>
          <w:ins w:id="115" w:author="ZTE-Ma Zhifeng" w:date="2023-04-08T11:25:00Z"/>
          <w:i/>
          <w:color w:val="000000" w:themeColor="text1"/>
          <w:lang w:eastAsia="zh-CN"/>
        </w:rPr>
      </w:pPr>
      <w:ins w:id="116" w:author="ZTE-Ma Zhifeng" w:date="2023-04-08T11:19:00Z">
        <w:r>
          <w:rPr>
            <w:i/>
            <w:color w:val="000000" w:themeColor="text1"/>
            <w:lang w:eastAsia="zh-CN"/>
          </w:rPr>
          <w:t xml:space="preserve">•    </w:t>
        </w:r>
      </w:ins>
      <w:ins w:id="117" w:author="ZTE-Ma Zhifeng" w:date="2023-04-08T11:25:00Z">
        <w:r w:rsidR="00C9620C" w:rsidRPr="00C9620C">
          <w:rPr>
            <w:i/>
            <w:color w:val="000000" w:themeColor="text1"/>
            <w:lang w:eastAsia="zh-CN"/>
          </w:rPr>
          <w:t>SUL: PC3 or PC2 on SUL band</w:t>
        </w:r>
      </w:ins>
    </w:p>
    <w:p w14:paraId="5C2909DC" w14:textId="3341B13F" w:rsidR="00C9620C" w:rsidRDefault="00C9620C" w:rsidP="00D97BC4">
      <w:pPr>
        <w:pStyle w:val="B1"/>
        <w:spacing w:after="60"/>
        <w:ind w:left="851" w:firstLine="0"/>
        <w:rPr>
          <w:ins w:id="118" w:author="ZTE-Ma Zhifeng" w:date="2023-04-08T11:19:00Z"/>
          <w:i/>
          <w:color w:val="000000" w:themeColor="text1"/>
          <w:lang w:eastAsia="zh-CN"/>
        </w:rPr>
      </w:pPr>
      <w:ins w:id="119" w:author="ZTE-Ma Zhifeng" w:date="2023-04-08T11:25:00Z">
        <w:r>
          <w:rPr>
            <w:i/>
            <w:color w:val="000000" w:themeColor="text1"/>
            <w:lang w:eastAsia="zh-CN"/>
          </w:rPr>
          <w:t xml:space="preserve">•    </w:t>
        </w:r>
      </w:ins>
      <w:ins w:id="120" w:author="ZTE-Ma Zhifeng" w:date="2023-04-08T11:26:00Z">
        <w:r w:rsidRPr="00C9620C">
          <w:rPr>
            <w:i/>
            <w:color w:val="000000" w:themeColor="text1"/>
            <w:lang w:eastAsia="zh-CN"/>
            <w:rPrChange w:id="121" w:author="ZTE-Ma Zhifeng" w:date="2023-04-08T11:26:00Z">
              <w:rPr>
                <w:lang w:eastAsia="zh-CN"/>
              </w:rPr>
            </w:rPrChange>
          </w:rPr>
          <w:t>NUL(TDD): PC2 on TDD band</w:t>
        </w:r>
        <w:r>
          <w:rPr>
            <w:i/>
            <w:color w:val="000000" w:themeColor="text1"/>
            <w:lang w:eastAsia="zh-CN"/>
          </w:rPr>
          <w:t xml:space="preserve">, where </w:t>
        </w:r>
        <w:r w:rsidRPr="00C9620C">
          <w:rPr>
            <w:i/>
            <w:color w:val="000000" w:themeColor="text1"/>
            <w:lang w:eastAsia="zh-CN"/>
            <w:rPrChange w:id="122" w:author="ZTE-Ma Zhifeng" w:date="2023-04-08T11:26:00Z">
              <w:rPr>
                <w:lang w:eastAsia="zh-CN"/>
              </w:rPr>
            </w:rPrChange>
          </w:rPr>
          <w:t>NUL = Normal Uplink in contrast to SUL.</w:t>
        </w:r>
      </w:ins>
    </w:p>
    <w:p w14:paraId="26A5DFF8" w14:textId="5E46CD54" w:rsidR="00C9620C" w:rsidRPr="001D59F0" w:rsidRDefault="00C9620C" w:rsidP="00C9620C">
      <w:pPr>
        <w:spacing w:after="60"/>
        <w:ind w:left="568" w:hanging="284"/>
        <w:rPr>
          <w:ins w:id="123" w:author="ZTE-Ma Zhifeng" w:date="2023-04-08T11:27:00Z"/>
          <w:i/>
          <w:iCs/>
        </w:rPr>
      </w:pPr>
      <w:ins w:id="124" w:author="ZTE-Ma Zhifeng" w:date="2023-04-08T11:27:00Z">
        <w:r>
          <w:rPr>
            <w:rFonts w:ascii="宋体" w:hAnsi="宋体" w:hint="eastAsia"/>
          </w:rPr>
          <w:t>–</w:t>
        </w:r>
        <w:r w:rsidRPr="006E5372">
          <w:tab/>
        </w:r>
        <w:r w:rsidRPr="007D3C41">
          <w:rPr>
            <w:i/>
            <w:iCs/>
            <w:u w:val="single"/>
            <w:rPrChange w:id="125" w:author="ZTE-Ma Zhifeng" w:date="2023-04-08T11:55:00Z">
              <w:rPr>
                <w:i/>
                <w:iCs/>
              </w:rPr>
            </w:rPrChange>
          </w:rPr>
          <w:t xml:space="preserve">2  </w:t>
        </w:r>
      </w:ins>
      <w:ins w:id="126" w:author="ZTE-Ma Zhifeng" w:date="2023-04-08T12:09:00Z">
        <w:r w:rsidR="00E57F52" w:rsidRPr="007D3C41">
          <w:rPr>
            <w:i/>
            <w:iCs/>
            <w:u w:val="single"/>
            <w:rPrChange w:id="127" w:author="ZTE-Ma Zhifeng" w:date="2023-04-08T11:54:00Z">
              <w:rPr>
                <w:i/>
                <w:iCs/>
              </w:rPr>
            </w:rPrChange>
          </w:rPr>
          <w:t>Band combination list for</w:t>
        </w:r>
        <w:r w:rsidR="00E57F52" w:rsidRPr="00E57F52">
          <w:rPr>
            <w:i/>
            <w:iCs/>
            <w:u w:val="single"/>
          </w:rPr>
          <w:t xml:space="preserve"> </w:t>
        </w:r>
      </w:ins>
      <w:ins w:id="128" w:author="ZTE-Ma Zhifeng" w:date="2023-04-08T11:29:00Z">
        <w:r w:rsidRPr="007D3C41">
          <w:rPr>
            <w:i/>
            <w:iCs/>
            <w:u w:val="single"/>
            <w:rPrChange w:id="129" w:author="ZTE-Ma Zhifeng" w:date="2023-04-08T11:55:00Z">
              <w:rPr>
                <w:i/>
                <w:iCs/>
              </w:rPr>
            </w:rPrChange>
          </w:rPr>
          <w:t>High power UE (power class m with 1&lt;m&lt;3) for a single FR1 band in UL of Dual Connectivity (DC) combinations of x bands (x=1,2,3, 4 for y=1 or x=1, 2 for y=2) LTE inter-band CA (xDL/1UL) and y bands NR inter-band CA (yDL/1UL)</w:t>
        </w:r>
        <w:r>
          <w:rPr>
            <w:i/>
            <w:iCs/>
          </w:rPr>
          <w:t>.</w:t>
        </w:r>
      </w:ins>
    </w:p>
    <w:p w14:paraId="448E01D6" w14:textId="1C10913E" w:rsidR="00C9620C" w:rsidRDefault="00C9620C" w:rsidP="00C9620C">
      <w:pPr>
        <w:pStyle w:val="B1"/>
        <w:spacing w:after="0"/>
        <w:ind w:left="828" w:hanging="261"/>
        <w:rPr>
          <w:ins w:id="130" w:author="ZTE-Ma Zhifeng" w:date="2023-04-08T11:27:00Z"/>
          <w:i/>
          <w:color w:val="000000" w:themeColor="text1"/>
          <w:lang w:eastAsia="zh-CN"/>
        </w:rPr>
      </w:pPr>
      <w:ins w:id="131" w:author="ZTE-Ma Zhifeng" w:date="2023-04-08T11:27:00Z">
        <w:r>
          <w:rPr>
            <w:i/>
            <w:color w:val="000000" w:themeColor="text1"/>
            <w:lang w:eastAsia="zh-CN"/>
          </w:rPr>
          <w:t xml:space="preserve">○    </w:t>
        </w:r>
      </w:ins>
      <w:ins w:id="132" w:author="ZTE-Ma Zhifeng" w:date="2023-04-08T11:28:00Z">
        <w:r w:rsidRPr="00C9620C">
          <w:rPr>
            <w:i/>
            <w:color w:val="000000" w:themeColor="text1"/>
            <w:lang w:eastAsia="zh-CN"/>
          </w:rPr>
          <w:t>HPUE_FR1_DC_LTE_NR_R18</w:t>
        </w:r>
      </w:ins>
    </w:p>
    <w:p w14:paraId="4D957487" w14:textId="6548C1DA" w:rsidR="004B3F22" w:rsidRPr="004B3F22" w:rsidRDefault="004B3F22" w:rsidP="00C9620C">
      <w:pPr>
        <w:pStyle w:val="B1"/>
        <w:ind w:left="0" w:firstLine="0"/>
        <w:jc w:val="both"/>
        <w:rPr>
          <w:lang w:eastAsia="zh-CN"/>
        </w:rPr>
      </w:pPr>
    </w:p>
    <w:p w14:paraId="5E2682A3" w14:textId="77777777" w:rsidR="00DB12D9" w:rsidRDefault="00DB12D9" w:rsidP="00DB12D9">
      <w:pPr>
        <w:overflowPunct/>
        <w:autoSpaceDE/>
        <w:autoSpaceDN/>
        <w:adjustRightInd/>
        <w:spacing w:after="120"/>
        <w:textAlignment w:val="auto"/>
        <w:rPr>
          <w:rFonts w:ascii="Arial" w:hAnsi="Arial" w:cs="Arial"/>
          <w:b/>
          <w:sz w:val="16"/>
          <w:szCs w:val="1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412B4" w14:textId="77777777" w:rsidR="00DB2290" w:rsidRDefault="00DB2290">
      <w:r>
        <w:separator/>
      </w:r>
    </w:p>
  </w:endnote>
  <w:endnote w:type="continuationSeparator" w:id="0">
    <w:p w14:paraId="4C1F467C" w14:textId="77777777" w:rsidR="00DB2290" w:rsidRDefault="00DB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C684E" w14:textId="77777777" w:rsidR="00DB2290" w:rsidRDefault="00DB2290">
      <w:r>
        <w:separator/>
      </w:r>
    </w:p>
  </w:footnote>
  <w:footnote w:type="continuationSeparator" w:id="0">
    <w:p w14:paraId="6D758BBC" w14:textId="77777777" w:rsidR="00DB2290" w:rsidRDefault="00DB2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6"/>
  </w:num>
  <w:num w:numId="18">
    <w:abstractNumId w:val="22"/>
  </w:num>
  <w:num w:numId="19">
    <w:abstractNumId w:val="19"/>
  </w:num>
  <w:num w:numId="20">
    <w:abstractNumId w:val="21"/>
  </w:num>
  <w:num w:numId="21">
    <w:abstractNumId w:val="20"/>
  </w:num>
  <w:num w:numId="22">
    <w:abstractNumId w:val="18"/>
  </w:num>
  <w:num w:numId="23">
    <w:abstractNumId w:val="15"/>
  </w:num>
  <w:num w:numId="24">
    <w:abstractNumId w:val="14"/>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37F"/>
    <w:rsid w:val="000D58AB"/>
    <w:rsid w:val="000F5EA5"/>
    <w:rsid w:val="00126718"/>
    <w:rsid w:val="00132458"/>
    <w:rsid w:val="00133525"/>
    <w:rsid w:val="00140908"/>
    <w:rsid w:val="00147AAE"/>
    <w:rsid w:val="00166EF9"/>
    <w:rsid w:val="00173E3B"/>
    <w:rsid w:val="00174E78"/>
    <w:rsid w:val="0017783D"/>
    <w:rsid w:val="00180157"/>
    <w:rsid w:val="00190BE9"/>
    <w:rsid w:val="00191392"/>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6D39"/>
    <w:rsid w:val="002878F8"/>
    <w:rsid w:val="002A3279"/>
    <w:rsid w:val="002B6339"/>
    <w:rsid w:val="002C1F2B"/>
    <w:rsid w:val="002D5D4C"/>
    <w:rsid w:val="002E00EE"/>
    <w:rsid w:val="002F0B1C"/>
    <w:rsid w:val="003019E2"/>
    <w:rsid w:val="0031258C"/>
    <w:rsid w:val="00314D66"/>
    <w:rsid w:val="00315B85"/>
    <w:rsid w:val="003172DC"/>
    <w:rsid w:val="00321AAF"/>
    <w:rsid w:val="00340273"/>
    <w:rsid w:val="00350EE7"/>
    <w:rsid w:val="00351A13"/>
    <w:rsid w:val="0035462D"/>
    <w:rsid w:val="00355516"/>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2352"/>
    <w:rsid w:val="004345EC"/>
    <w:rsid w:val="00447426"/>
    <w:rsid w:val="00451FCB"/>
    <w:rsid w:val="00454CF0"/>
    <w:rsid w:val="00455E20"/>
    <w:rsid w:val="004576C1"/>
    <w:rsid w:val="00465515"/>
    <w:rsid w:val="00467F0B"/>
    <w:rsid w:val="00482BCB"/>
    <w:rsid w:val="0049097A"/>
    <w:rsid w:val="0049751D"/>
    <w:rsid w:val="004A3B13"/>
    <w:rsid w:val="004A670E"/>
    <w:rsid w:val="004B3F22"/>
    <w:rsid w:val="004C30AC"/>
    <w:rsid w:val="004D3578"/>
    <w:rsid w:val="004D4A6E"/>
    <w:rsid w:val="004E213A"/>
    <w:rsid w:val="004F0988"/>
    <w:rsid w:val="004F2EE6"/>
    <w:rsid w:val="004F3340"/>
    <w:rsid w:val="0053388B"/>
    <w:rsid w:val="00535773"/>
    <w:rsid w:val="00543E6C"/>
    <w:rsid w:val="005569E9"/>
    <w:rsid w:val="00562A55"/>
    <w:rsid w:val="00565087"/>
    <w:rsid w:val="00596A12"/>
    <w:rsid w:val="00597B11"/>
    <w:rsid w:val="005A57A7"/>
    <w:rsid w:val="005B5E5A"/>
    <w:rsid w:val="005C4A85"/>
    <w:rsid w:val="005D0088"/>
    <w:rsid w:val="005D054E"/>
    <w:rsid w:val="005D2E01"/>
    <w:rsid w:val="005D7526"/>
    <w:rsid w:val="005E1277"/>
    <w:rsid w:val="005E4BB2"/>
    <w:rsid w:val="005E607E"/>
    <w:rsid w:val="005F09F3"/>
    <w:rsid w:val="005F129C"/>
    <w:rsid w:val="005F788A"/>
    <w:rsid w:val="00602AEA"/>
    <w:rsid w:val="00614FDF"/>
    <w:rsid w:val="00617F7A"/>
    <w:rsid w:val="00620CE6"/>
    <w:rsid w:val="00624228"/>
    <w:rsid w:val="0063543D"/>
    <w:rsid w:val="0064607E"/>
    <w:rsid w:val="00647114"/>
    <w:rsid w:val="006557F5"/>
    <w:rsid w:val="0066346D"/>
    <w:rsid w:val="00663B2C"/>
    <w:rsid w:val="00670CF4"/>
    <w:rsid w:val="00673ACE"/>
    <w:rsid w:val="00681BB6"/>
    <w:rsid w:val="006840D3"/>
    <w:rsid w:val="006912E9"/>
    <w:rsid w:val="00697E5E"/>
    <w:rsid w:val="006A323F"/>
    <w:rsid w:val="006A367B"/>
    <w:rsid w:val="006B2746"/>
    <w:rsid w:val="006B30D0"/>
    <w:rsid w:val="006B36F8"/>
    <w:rsid w:val="006B40E6"/>
    <w:rsid w:val="006B7193"/>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B600E"/>
    <w:rsid w:val="007C61DB"/>
    <w:rsid w:val="007D3C41"/>
    <w:rsid w:val="007D75C6"/>
    <w:rsid w:val="007F0F4A"/>
    <w:rsid w:val="008028A4"/>
    <w:rsid w:val="0081182E"/>
    <w:rsid w:val="00814BE9"/>
    <w:rsid w:val="00817DE6"/>
    <w:rsid w:val="00830747"/>
    <w:rsid w:val="00830904"/>
    <w:rsid w:val="008409CB"/>
    <w:rsid w:val="00850001"/>
    <w:rsid w:val="0085105B"/>
    <w:rsid w:val="00853BC1"/>
    <w:rsid w:val="008652D6"/>
    <w:rsid w:val="008673C1"/>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8DE"/>
    <w:rsid w:val="00994F08"/>
    <w:rsid w:val="009A2B23"/>
    <w:rsid w:val="009A7F48"/>
    <w:rsid w:val="009C16A5"/>
    <w:rsid w:val="009D076E"/>
    <w:rsid w:val="009E03FA"/>
    <w:rsid w:val="009E6DEA"/>
    <w:rsid w:val="009F37B7"/>
    <w:rsid w:val="00A10F02"/>
    <w:rsid w:val="00A164B4"/>
    <w:rsid w:val="00A26956"/>
    <w:rsid w:val="00A27486"/>
    <w:rsid w:val="00A440CD"/>
    <w:rsid w:val="00A45222"/>
    <w:rsid w:val="00A453DD"/>
    <w:rsid w:val="00A53724"/>
    <w:rsid w:val="00A56066"/>
    <w:rsid w:val="00A62EE4"/>
    <w:rsid w:val="00A65B25"/>
    <w:rsid w:val="00A67365"/>
    <w:rsid w:val="00A73129"/>
    <w:rsid w:val="00A76EA2"/>
    <w:rsid w:val="00A82346"/>
    <w:rsid w:val="00A92BA1"/>
    <w:rsid w:val="00A95A32"/>
    <w:rsid w:val="00AA30F4"/>
    <w:rsid w:val="00AB4A5D"/>
    <w:rsid w:val="00AB5FBD"/>
    <w:rsid w:val="00AC1C56"/>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C6755"/>
    <w:rsid w:val="00BD7D31"/>
    <w:rsid w:val="00BE3255"/>
    <w:rsid w:val="00BF128E"/>
    <w:rsid w:val="00C01457"/>
    <w:rsid w:val="00C074DD"/>
    <w:rsid w:val="00C1496A"/>
    <w:rsid w:val="00C24A6A"/>
    <w:rsid w:val="00C33079"/>
    <w:rsid w:val="00C42D95"/>
    <w:rsid w:val="00C45231"/>
    <w:rsid w:val="00C551FF"/>
    <w:rsid w:val="00C72833"/>
    <w:rsid w:val="00C738F9"/>
    <w:rsid w:val="00C80F1D"/>
    <w:rsid w:val="00C91962"/>
    <w:rsid w:val="00C93F40"/>
    <w:rsid w:val="00C9620C"/>
    <w:rsid w:val="00CA1462"/>
    <w:rsid w:val="00CA2920"/>
    <w:rsid w:val="00CA3D0C"/>
    <w:rsid w:val="00CD60F2"/>
    <w:rsid w:val="00CE276D"/>
    <w:rsid w:val="00CF2AA9"/>
    <w:rsid w:val="00CF3EEF"/>
    <w:rsid w:val="00D14BF0"/>
    <w:rsid w:val="00D23E05"/>
    <w:rsid w:val="00D523CB"/>
    <w:rsid w:val="00D57972"/>
    <w:rsid w:val="00D675A9"/>
    <w:rsid w:val="00D738D6"/>
    <w:rsid w:val="00D755EB"/>
    <w:rsid w:val="00D76048"/>
    <w:rsid w:val="00D81EC2"/>
    <w:rsid w:val="00D82E6F"/>
    <w:rsid w:val="00D87E00"/>
    <w:rsid w:val="00D9134D"/>
    <w:rsid w:val="00D97BC4"/>
    <w:rsid w:val="00DA7A03"/>
    <w:rsid w:val="00DB12D9"/>
    <w:rsid w:val="00DB1818"/>
    <w:rsid w:val="00DB2290"/>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10D46"/>
    <w:rsid w:val="00E16509"/>
    <w:rsid w:val="00E230D1"/>
    <w:rsid w:val="00E23311"/>
    <w:rsid w:val="00E239F3"/>
    <w:rsid w:val="00E267FA"/>
    <w:rsid w:val="00E40304"/>
    <w:rsid w:val="00E44582"/>
    <w:rsid w:val="00E5062A"/>
    <w:rsid w:val="00E57F52"/>
    <w:rsid w:val="00E60DB6"/>
    <w:rsid w:val="00E6362C"/>
    <w:rsid w:val="00E67E68"/>
    <w:rsid w:val="00E750E1"/>
    <w:rsid w:val="00E77645"/>
    <w:rsid w:val="00EA15B0"/>
    <w:rsid w:val="00EA2F21"/>
    <w:rsid w:val="00EA5EA7"/>
    <w:rsid w:val="00EA66BD"/>
    <w:rsid w:val="00EC0B08"/>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0CC3E-BF61-4841-B062-BA69D31AA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1745</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131</cp:revision>
  <cp:lastPrinted>2019-02-25T14:05:00Z</cp:lastPrinted>
  <dcterms:created xsi:type="dcterms:W3CDTF">2022-09-24T16:21:00Z</dcterms:created>
  <dcterms:modified xsi:type="dcterms:W3CDTF">2023-04-10T06:48:00Z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